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B1552" w14:textId="77777777" w:rsidR="00503A85" w:rsidRDefault="00503A85" w:rsidP="00503A8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Bartholomew BOURCHIER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194DBA5E" w14:textId="77777777" w:rsidR="00503A85" w:rsidRDefault="00503A85" w:rsidP="00503A8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5F357E0" w14:textId="77777777" w:rsidR="00503A85" w:rsidRDefault="00503A85" w:rsidP="00503A8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37F2143" w14:textId="77777777" w:rsidR="00503A85" w:rsidRDefault="00503A85" w:rsidP="00503A8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May1409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 (C.F.R. 1405-13 p.123)</w:t>
      </w:r>
    </w:p>
    <w:p w14:paraId="6F2BEEF7" w14:textId="77777777" w:rsidR="00503A85" w:rsidRDefault="00503A85" w:rsidP="00503A8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37B5BAA" w14:textId="77777777" w:rsidR="00503A85" w:rsidRDefault="00503A85" w:rsidP="00503A8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2E784BD2" w14:textId="77777777" w:rsidR="00503A85" w:rsidRDefault="00503A85" w:rsidP="00503A8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December 2021</w:t>
      </w:r>
    </w:p>
    <w:p w14:paraId="78255D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08B02" w14:textId="77777777" w:rsidR="00503A85" w:rsidRDefault="00503A85" w:rsidP="009139A6">
      <w:r>
        <w:separator/>
      </w:r>
    </w:p>
  </w:endnote>
  <w:endnote w:type="continuationSeparator" w:id="0">
    <w:p w14:paraId="045FCA07" w14:textId="77777777" w:rsidR="00503A85" w:rsidRDefault="00503A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A4E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6BD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8C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9A6B" w14:textId="77777777" w:rsidR="00503A85" w:rsidRDefault="00503A85" w:rsidP="009139A6">
      <w:r>
        <w:separator/>
      </w:r>
    </w:p>
  </w:footnote>
  <w:footnote w:type="continuationSeparator" w:id="0">
    <w:p w14:paraId="5990F565" w14:textId="77777777" w:rsidR="00503A85" w:rsidRDefault="00503A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B0B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1B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73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A85"/>
    <w:rsid w:val="000666E0"/>
    <w:rsid w:val="002510B7"/>
    <w:rsid w:val="00503A8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0C572"/>
  <w15:chartTrackingRefBased/>
  <w15:docId w15:val="{D80E8F1E-E8EB-4706-A721-F058ADAF7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A8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2023-03-16T20:25:00Z</dcterms:created>
  <dcterms:modified xsi:type="dcterms:W3CDTF">2023-03-16T20:25:00Z</dcterms:modified>
</cp:coreProperties>
</file>